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ED2CB53" w14:textId="5B302013" w:rsidR="00B61693" w:rsidRPr="0087726A" w:rsidRDefault="00B61693" w:rsidP="001438D5">
      <w:pPr>
        <w:autoSpaceDE w:val="0"/>
        <w:autoSpaceDN w:val="0"/>
        <w:adjustRightInd w:val="0"/>
        <w:jc w:val="right"/>
        <w:rPr>
          <w:rFonts w:ascii="Open Sans" w:hAnsi="Open Sans" w:cs="Open Sans"/>
          <w:sz w:val="20"/>
          <w:szCs w:val="20"/>
        </w:rPr>
      </w:pPr>
      <w:r w:rsidRPr="0087726A">
        <w:rPr>
          <w:rFonts w:ascii="Open Sans" w:hAnsi="Open Sans" w:cs="Open Sans"/>
          <w:sz w:val="20"/>
          <w:szCs w:val="20"/>
        </w:rPr>
        <w:t>Załącznik nr 1</w:t>
      </w:r>
      <w:r w:rsidR="006827D1">
        <w:rPr>
          <w:rFonts w:ascii="Open Sans" w:hAnsi="Open Sans" w:cs="Open Sans"/>
          <w:sz w:val="20"/>
          <w:szCs w:val="20"/>
        </w:rPr>
        <w:t xml:space="preserve"> do zapytania ofertowego</w:t>
      </w:r>
    </w:p>
    <w:p w14:paraId="67CF03F8" w14:textId="77777777" w:rsidR="00B61693" w:rsidRPr="0087726A" w:rsidRDefault="00B61693" w:rsidP="00861CE3">
      <w:pPr>
        <w:suppressAutoHyphens w:val="0"/>
        <w:spacing w:line="360" w:lineRule="auto"/>
        <w:rPr>
          <w:rFonts w:ascii="Open Sans" w:hAnsi="Open Sans" w:cs="Open Sans"/>
          <w:sz w:val="20"/>
          <w:szCs w:val="20"/>
          <w:lang w:eastAsia="pl-PL"/>
        </w:rPr>
      </w:pPr>
    </w:p>
    <w:p w14:paraId="0BD8329D" w14:textId="77777777" w:rsidR="00B61693" w:rsidRPr="00861CE3" w:rsidRDefault="00B61693" w:rsidP="00861CE3">
      <w:pPr>
        <w:suppressAutoHyphens w:val="0"/>
        <w:spacing w:line="360" w:lineRule="auto"/>
        <w:jc w:val="center"/>
        <w:rPr>
          <w:rFonts w:ascii="Open Sans" w:hAnsi="Open Sans" w:cs="Open Sans"/>
          <w:b/>
          <w:lang w:eastAsia="pl-PL"/>
        </w:rPr>
      </w:pPr>
      <w:r w:rsidRPr="00861CE3">
        <w:rPr>
          <w:rFonts w:ascii="Open Sans" w:hAnsi="Open Sans" w:cs="Open Sans"/>
          <w:b/>
          <w:lang w:eastAsia="pl-PL"/>
        </w:rPr>
        <w:t>FORMULARZ OFERTOWY</w:t>
      </w:r>
    </w:p>
    <w:p w14:paraId="1EDAA307" w14:textId="77777777" w:rsidR="00D02F6B" w:rsidRDefault="00B61693" w:rsidP="00861CE3">
      <w:pPr>
        <w:suppressAutoHyphens w:val="0"/>
        <w:spacing w:line="360" w:lineRule="auto"/>
        <w:rPr>
          <w:rFonts w:ascii="Open Sans" w:hAnsi="Open Sans" w:cs="Open Sans"/>
          <w:sz w:val="22"/>
          <w:szCs w:val="22"/>
          <w:lang w:eastAsia="pl-PL"/>
        </w:rPr>
      </w:pPr>
      <w:r w:rsidRPr="005068D4">
        <w:rPr>
          <w:rFonts w:ascii="Open Sans" w:hAnsi="Open Sans" w:cs="Open Sans"/>
          <w:sz w:val="22"/>
          <w:szCs w:val="22"/>
          <w:lang w:eastAsia="pl-PL"/>
        </w:rPr>
        <w:t>Nazwa i adres oferenta:</w:t>
      </w:r>
      <w:r>
        <w:rPr>
          <w:rFonts w:ascii="Open Sans" w:hAnsi="Open Sans" w:cs="Open Sans"/>
          <w:sz w:val="22"/>
          <w:szCs w:val="22"/>
          <w:lang w:eastAsia="pl-PL"/>
        </w:rPr>
        <w:tab/>
      </w:r>
    </w:p>
    <w:p w14:paraId="109FDAFB" w14:textId="07CFA8A4" w:rsidR="00B61693" w:rsidRDefault="00B61693" w:rsidP="00861CE3">
      <w:pPr>
        <w:suppressAutoHyphens w:val="0"/>
        <w:spacing w:line="360" w:lineRule="auto"/>
        <w:rPr>
          <w:rFonts w:ascii="Open Sans" w:hAnsi="Open Sans" w:cs="Open Sans"/>
          <w:sz w:val="22"/>
          <w:szCs w:val="22"/>
          <w:lang w:eastAsia="pl-PL"/>
        </w:rPr>
      </w:pPr>
      <w:r w:rsidRPr="005068D4">
        <w:rPr>
          <w:rFonts w:ascii="Open Sans" w:hAnsi="Open Sans" w:cs="Open Sans"/>
          <w:sz w:val="22"/>
          <w:szCs w:val="22"/>
          <w:lang w:eastAsia="pl-PL"/>
        </w:rPr>
        <w:t>……………………</w:t>
      </w:r>
      <w:r>
        <w:rPr>
          <w:rFonts w:ascii="Open Sans" w:hAnsi="Open Sans" w:cs="Open Sans"/>
          <w:sz w:val="22"/>
          <w:szCs w:val="22"/>
          <w:lang w:eastAsia="pl-PL"/>
        </w:rPr>
        <w:t>……………………………………………………</w:t>
      </w:r>
      <w:r w:rsidR="00D02F6B">
        <w:rPr>
          <w:rFonts w:ascii="Open Sans" w:hAnsi="Open Sans" w:cs="Open Sans"/>
          <w:sz w:val="22"/>
          <w:szCs w:val="22"/>
          <w:lang w:eastAsia="pl-PL"/>
        </w:rPr>
        <w:t>…………….</w:t>
      </w:r>
      <w:r>
        <w:rPr>
          <w:rFonts w:ascii="Open Sans" w:hAnsi="Open Sans" w:cs="Open Sans"/>
          <w:sz w:val="22"/>
          <w:szCs w:val="22"/>
          <w:lang w:eastAsia="pl-PL"/>
        </w:rPr>
        <w:t>……</w:t>
      </w:r>
    </w:p>
    <w:p w14:paraId="5FA07A58" w14:textId="40F5D815" w:rsidR="00B61693" w:rsidRDefault="00B61693" w:rsidP="00861CE3">
      <w:pPr>
        <w:suppressAutoHyphens w:val="0"/>
        <w:spacing w:line="360" w:lineRule="auto"/>
        <w:rPr>
          <w:rFonts w:ascii="Open Sans" w:hAnsi="Open Sans" w:cs="Open Sans"/>
          <w:sz w:val="22"/>
          <w:szCs w:val="22"/>
          <w:lang w:eastAsia="pl-PL"/>
        </w:rPr>
      </w:pPr>
      <w:r w:rsidRPr="005068D4">
        <w:rPr>
          <w:rFonts w:ascii="Open Sans" w:hAnsi="Open Sans" w:cs="Open Sans"/>
          <w:sz w:val="22"/>
          <w:szCs w:val="22"/>
          <w:lang w:eastAsia="pl-PL"/>
        </w:rPr>
        <w:t>……………………</w:t>
      </w:r>
      <w:r>
        <w:rPr>
          <w:rFonts w:ascii="Open Sans" w:hAnsi="Open Sans" w:cs="Open Sans"/>
          <w:sz w:val="22"/>
          <w:szCs w:val="22"/>
          <w:lang w:eastAsia="pl-PL"/>
        </w:rPr>
        <w:t>……………………………………………</w:t>
      </w:r>
      <w:r w:rsidR="00D02F6B">
        <w:rPr>
          <w:rFonts w:ascii="Open Sans" w:hAnsi="Open Sans" w:cs="Open Sans"/>
          <w:sz w:val="22"/>
          <w:szCs w:val="22"/>
          <w:lang w:eastAsia="pl-PL"/>
        </w:rPr>
        <w:t>…………….</w:t>
      </w:r>
      <w:r>
        <w:rPr>
          <w:rFonts w:ascii="Open Sans" w:hAnsi="Open Sans" w:cs="Open Sans"/>
          <w:sz w:val="22"/>
          <w:szCs w:val="22"/>
          <w:lang w:eastAsia="pl-PL"/>
        </w:rPr>
        <w:t>……………</w:t>
      </w:r>
    </w:p>
    <w:p w14:paraId="2A825BCA" w14:textId="77777777" w:rsidR="00B61693" w:rsidRDefault="00B61693" w:rsidP="00861CE3">
      <w:pPr>
        <w:suppressAutoHyphens w:val="0"/>
        <w:spacing w:line="360" w:lineRule="auto"/>
        <w:rPr>
          <w:rFonts w:ascii="Open Sans" w:hAnsi="Open Sans" w:cs="Open Sans"/>
          <w:sz w:val="22"/>
          <w:szCs w:val="22"/>
          <w:lang w:eastAsia="pl-PL"/>
        </w:rPr>
      </w:pPr>
      <w:r w:rsidRPr="005068D4">
        <w:rPr>
          <w:rFonts w:ascii="Open Sans" w:hAnsi="Open Sans" w:cs="Open Sans"/>
          <w:sz w:val="22"/>
          <w:szCs w:val="22"/>
          <w:lang w:eastAsia="pl-PL"/>
        </w:rPr>
        <w:t>tel.:</w:t>
      </w:r>
      <w:r>
        <w:rPr>
          <w:rFonts w:ascii="Open Sans" w:hAnsi="Open Sans" w:cs="Open Sans"/>
          <w:sz w:val="22"/>
          <w:szCs w:val="22"/>
          <w:lang w:eastAsia="pl-PL"/>
        </w:rPr>
        <w:tab/>
      </w:r>
      <w:r>
        <w:rPr>
          <w:rFonts w:ascii="Open Sans" w:hAnsi="Open Sans" w:cs="Open Sans"/>
          <w:sz w:val="22"/>
          <w:szCs w:val="22"/>
          <w:lang w:eastAsia="pl-PL"/>
        </w:rPr>
        <w:tab/>
        <w:t>……………………………………………………………………….</w:t>
      </w:r>
    </w:p>
    <w:p w14:paraId="66082DEC" w14:textId="07EEFC34" w:rsidR="00B61693" w:rsidRPr="005068D4" w:rsidRDefault="00780AA1" w:rsidP="00861CE3">
      <w:pPr>
        <w:suppressAutoHyphens w:val="0"/>
        <w:spacing w:line="360" w:lineRule="auto"/>
        <w:rPr>
          <w:rFonts w:ascii="Open Sans" w:hAnsi="Open Sans" w:cs="Open Sans"/>
          <w:sz w:val="22"/>
          <w:szCs w:val="22"/>
          <w:lang w:eastAsia="pl-PL"/>
        </w:rPr>
      </w:pPr>
      <w:r>
        <w:rPr>
          <w:rFonts w:ascii="Open Sans" w:hAnsi="Open Sans" w:cs="Open Sans"/>
          <w:sz w:val="22"/>
          <w:szCs w:val="22"/>
          <w:lang w:eastAsia="pl-PL"/>
        </w:rPr>
        <w:t>NIP</w:t>
      </w:r>
      <w:r w:rsidR="00B61693" w:rsidRPr="005068D4">
        <w:rPr>
          <w:rFonts w:ascii="Open Sans" w:hAnsi="Open Sans" w:cs="Open Sans"/>
          <w:sz w:val="22"/>
          <w:szCs w:val="22"/>
          <w:lang w:eastAsia="pl-PL"/>
        </w:rPr>
        <w:t>.:</w:t>
      </w:r>
      <w:r w:rsidR="00B61693">
        <w:rPr>
          <w:rFonts w:ascii="Open Sans" w:hAnsi="Open Sans" w:cs="Open Sans"/>
          <w:sz w:val="22"/>
          <w:szCs w:val="22"/>
          <w:lang w:eastAsia="pl-PL"/>
        </w:rPr>
        <w:tab/>
      </w:r>
      <w:r w:rsidR="00B61693">
        <w:rPr>
          <w:rFonts w:ascii="Open Sans" w:hAnsi="Open Sans" w:cs="Open Sans"/>
          <w:sz w:val="22"/>
          <w:szCs w:val="22"/>
          <w:lang w:eastAsia="pl-PL"/>
        </w:rPr>
        <w:tab/>
        <w:t>……………………………………………………………………….</w:t>
      </w:r>
    </w:p>
    <w:p w14:paraId="62D692E5" w14:textId="71221DD1" w:rsidR="00B61693" w:rsidRDefault="00B61693" w:rsidP="00861CE3">
      <w:pPr>
        <w:suppressAutoHyphens w:val="0"/>
        <w:spacing w:line="360" w:lineRule="auto"/>
        <w:rPr>
          <w:rFonts w:ascii="Open Sans" w:hAnsi="Open Sans" w:cs="Open Sans"/>
          <w:sz w:val="22"/>
          <w:szCs w:val="22"/>
          <w:lang w:eastAsia="pl-PL"/>
        </w:rPr>
      </w:pPr>
      <w:r>
        <w:rPr>
          <w:rFonts w:ascii="Open Sans" w:hAnsi="Open Sans" w:cs="Open Sans"/>
          <w:sz w:val="22"/>
          <w:szCs w:val="22"/>
          <w:lang w:eastAsia="pl-PL"/>
        </w:rPr>
        <w:t>e-mail:</w:t>
      </w:r>
      <w:r>
        <w:rPr>
          <w:rFonts w:ascii="Open Sans" w:hAnsi="Open Sans" w:cs="Open Sans"/>
          <w:sz w:val="22"/>
          <w:szCs w:val="22"/>
          <w:lang w:eastAsia="pl-PL"/>
        </w:rPr>
        <w:tab/>
      </w:r>
      <w:r>
        <w:rPr>
          <w:rFonts w:ascii="Open Sans" w:hAnsi="Open Sans" w:cs="Open Sans"/>
          <w:sz w:val="22"/>
          <w:szCs w:val="22"/>
          <w:lang w:eastAsia="pl-PL"/>
        </w:rPr>
        <w:tab/>
        <w:t>……………………………………………………………………….</w:t>
      </w:r>
    </w:p>
    <w:p w14:paraId="44DED030" w14:textId="77777777" w:rsidR="002C4F85" w:rsidRPr="002C4F85" w:rsidRDefault="002C4F85" w:rsidP="00861CE3">
      <w:pPr>
        <w:suppressAutoHyphens w:val="0"/>
        <w:spacing w:line="360" w:lineRule="auto"/>
        <w:rPr>
          <w:rFonts w:ascii="Open Sans" w:hAnsi="Open Sans" w:cs="Open Sans"/>
          <w:sz w:val="18"/>
          <w:szCs w:val="18"/>
          <w:lang w:eastAsia="pl-PL"/>
        </w:rPr>
      </w:pPr>
    </w:p>
    <w:p w14:paraId="703C69E6" w14:textId="77777777" w:rsidR="00B61693" w:rsidRDefault="00B61693" w:rsidP="00045E4B">
      <w:pPr>
        <w:suppressAutoHyphens w:val="0"/>
        <w:spacing w:line="360" w:lineRule="auto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5068D4">
        <w:rPr>
          <w:rFonts w:ascii="Open Sans" w:hAnsi="Open Sans" w:cs="Open Sans"/>
          <w:sz w:val="22"/>
          <w:szCs w:val="22"/>
          <w:lang w:eastAsia="pl-PL"/>
        </w:rPr>
        <w:t>Opis sposobu obliczenia ceny</w:t>
      </w:r>
      <w:bookmarkStart w:id="0" w:name="_GoBack"/>
      <w:bookmarkEnd w:id="0"/>
    </w:p>
    <w:p w14:paraId="58B79CC1" w14:textId="4B2A7E40" w:rsidR="00B61693" w:rsidRDefault="00B61693" w:rsidP="00861CE3">
      <w:pPr>
        <w:suppressAutoHyphens w:val="0"/>
        <w:spacing w:before="60" w:line="360" w:lineRule="auto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5068D4">
        <w:rPr>
          <w:rFonts w:ascii="Open Sans" w:hAnsi="Open Sans" w:cs="Open Sans"/>
          <w:sz w:val="22"/>
          <w:szCs w:val="22"/>
          <w:lang w:eastAsia="pl-PL"/>
        </w:rPr>
        <w:t xml:space="preserve">Oferta </w:t>
      </w:r>
      <w:r w:rsidR="002C4F85">
        <w:rPr>
          <w:rFonts w:ascii="Open Sans" w:hAnsi="Open Sans" w:cs="Open Sans"/>
          <w:sz w:val="22"/>
          <w:szCs w:val="22"/>
          <w:lang w:eastAsia="pl-PL"/>
        </w:rPr>
        <w:t>przekazania odpadu</w:t>
      </w:r>
      <w:r w:rsidRPr="005068D4">
        <w:rPr>
          <w:rFonts w:ascii="Open Sans" w:hAnsi="Open Sans" w:cs="Open Sans"/>
          <w:sz w:val="22"/>
          <w:szCs w:val="22"/>
          <w:lang w:eastAsia="pl-PL"/>
        </w:rPr>
        <w:t>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"/>
        <w:gridCol w:w="4438"/>
        <w:gridCol w:w="978"/>
        <w:gridCol w:w="554"/>
        <w:gridCol w:w="835"/>
        <w:gridCol w:w="839"/>
        <w:gridCol w:w="1042"/>
      </w:tblGrid>
      <w:tr w:rsidR="00825FCE" w:rsidRPr="00EE38C7" w14:paraId="4DA63D5F" w14:textId="77777777" w:rsidTr="0036550D">
        <w:trPr>
          <w:trHeight w:val="117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D28716" w14:textId="77777777" w:rsidR="00825FCE" w:rsidRPr="00EE38C7" w:rsidRDefault="00825FCE" w:rsidP="0036550D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bookmarkStart w:id="1" w:name="_Hlk71116066"/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951D32" w14:textId="77777777" w:rsidR="00825FCE" w:rsidRPr="00EE38C7" w:rsidRDefault="00825FCE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 xml:space="preserve">Nazwa </w:t>
            </w:r>
            <w:r>
              <w:rPr>
                <w:rFonts w:ascii="Open Sans" w:hAnsi="Open Sans"/>
                <w:sz w:val="16"/>
                <w:szCs w:val="16"/>
                <w:lang w:eastAsia="pl-PL"/>
              </w:rPr>
              <w:t>odpadu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68E0EF0" w14:textId="77777777" w:rsidR="00825FCE" w:rsidRPr="00EE38C7" w:rsidRDefault="00825FCE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Kod odpadu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DFC5C2" w14:textId="77777777" w:rsidR="00825FCE" w:rsidRPr="00EE38C7" w:rsidRDefault="00825FCE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DB282A3" w14:textId="77777777" w:rsidR="00825FCE" w:rsidRPr="00EE38C7" w:rsidRDefault="00825FCE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Jedn. miary</w:t>
            </w:r>
          </w:p>
          <w:p w14:paraId="044A74EB" w14:textId="77777777" w:rsidR="00825FCE" w:rsidRPr="00EE38C7" w:rsidRDefault="00825FCE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(Mg)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741CB6" w14:textId="77777777" w:rsidR="00825FCE" w:rsidRPr="00EE38C7" w:rsidRDefault="00825FCE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 xml:space="preserve">Cena jednostkowa </w:t>
            </w:r>
          </w:p>
          <w:p w14:paraId="7C7E3493" w14:textId="77777777" w:rsidR="00825FCE" w:rsidRPr="00EE38C7" w:rsidRDefault="00825FCE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(zł)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B3F007" w14:textId="77777777" w:rsidR="00825FCE" w:rsidRPr="00EE38C7" w:rsidRDefault="00825FCE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Łączna cena</w:t>
            </w:r>
          </w:p>
          <w:p w14:paraId="620C0380" w14:textId="77777777" w:rsidR="00825FCE" w:rsidRPr="00EE38C7" w:rsidRDefault="00825FCE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(zł)</w:t>
            </w:r>
          </w:p>
          <w:p w14:paraId="01EF1FDE" w14:textId="77777777" w:rsidR="00825FCE" w:rsidRPr="00EE38C7" w:rsidRDefault="00825FCE" w:rsidP="0036550D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BB6663" w:rsidRPr="00EE38C7" w14:paraId="792AD6CA" w14:textId="77777777" w:rsidTr="0036550D">
        <w:trPr>
          <w:trHeight w:val="178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486A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18B9" w14:textId="77777777" w:rsidR="00BB6663" w:rsidRPr="00EE38C7" w:rsidRDefault="00BB6663" w:rsidP="00BB6663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Elementy stalowe, w tym wygrodzenia dróg, bariery drogowe, konstrukcje bramowe, płotki, znaki drogowe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141C1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6D11" w14:textId="210E23FF" w:rsidR="00BB6663" w:rsidRPr="001438D5" w:rsidRDefault="001438D5" w:rsidP="001438D5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1438D5">
              <w:rPr>
                <w:rFonts w:ascii="Open Sans" w:hAnsi="Open Sans"/>
                <w:sz w:val="16"/>
                <w:szCs w:val="16"/>
              </w:rPr>
              <w:t>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0ADA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39B0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15BD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 </w:t>
            </w:r>
          </w:p>
        </w:tc>
      </w:tr>
      <w:tr w:rsidR="00BB6663" w:rsidRPr="00EE38C7" w14:paraId="3C691412" w14:textId="77777777" w:rsidTr="0036550D">
        <w:trPr>
          <w:trHeight w:val="13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EE922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B0F7" w14:textId="77777777" w:rsidR="00BB6663" w:rsidRPr="00EE38C7" w:rsidRDefault="00BB6663" w:rsidP="00BB6663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Elementy stalowe, w tym kształtowniki i blachy z konstrukcji mostowych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BD810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C999B" w14:textId="0739E09A" w:rsidR="00BB6663" w:rsidRPr="001438D5" w:rsidRDefault="001438D5" w:rsidP="001A2EAD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1438D5">
              <w:rPr>
                <w:rFonts w:ascii="Open Sans" w:hAnsi="Open Sans"/>
                <w:sz w:val="16"/>
                <w:szCs w:val="16"/>
              </w:rPr>
              <w:t>20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A733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2BD7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2A88E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BB6663" w:rsidRPr="00EE38C7" w14:paraId="0FE15F7D" w14:textId="77777777" w:rsidTr="0036550D">
        <w:trPr>
          <w:trHeight w:val="31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D121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A99E" w14:textId="77777777" w:rsidR="00BB6663" w:rsidRPr="00EE38C7" w:rsidRDefault="00BB6663" w:rsidP="00BB6663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Elementy stalowe, w tym słupy, wysięgniki, obejmy, liny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9E8F1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3785" w14:textId="4BDC1E66" w:rsidR="00BB6663" w:rsidRPr="001438D5" w:rsidRDefault="001438D5" w:rsidP="001A2EAD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1438D5">
              <w:rPr>
                <w:rFonts w:ascii="Open Sans" w:hAnsi="Open Sans"/>
                <w:sz w:val="16"/>
                <w:szCs w:val="16"/>
              </w:rPr>
              <w:t>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DE94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B7F1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9322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 </w:t>
            </w:r>
          </w:p>
        </w:tc>
      </w:tr>
      <w:tr w:rsidR="00BB6663" w:rsidRPr="00EE38C7" w14:paraId="7D899B41" w14:textId="77777777" w:rsidTr="0036550D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F39C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8029" w14:textId="77777777" w:rsidR="00BB6663" w:rsidRPr="00EE38C7" w:rsidRDefault="00BB6663" w:rsidP="00BB6663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Elementy stalowe, w tym kosze na śmieci, wkłady do koszy na śmieci, elementy małej architektury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F9298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81B3" w14:textId="64DE645E" w:rsidR="00BB6663" w:rsidRPr="001438D5" w:rsidRDefault="001438D5" w:rsidP="001A2EAD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1438D5">
              <w:rPr>
                <w:rFonts w:ascii="Open Sans" w:hAnsi="Open Sans"/>
                <w:sz w:val="16"/>
                <w:szCs w:val="16"/>
              </w:rPr>
              <w:t>0,1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7782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9B02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5AF7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 </w:t>
            </w:r>
          </w:p>
        </w:tc>
      </w:tr>
      <w:tr w:rsidR="00BB6663" w:rsidRPr="00EE38C7" w14:paraId="5C851837" w14:textId="77777777" w:rsidTr="0036550D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118A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5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979A" w14:textId="77777777" w:rsidR="00BB6663" w:rsidRPr="00EE38C7" w:rsidRDefault="00BB6663" w:rsidP="00BB6663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Miedź, brązu, mosiądz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3B8D2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6543D" w14:textId="48E7DF6D" w:rsidR="00BB6663" w:rsidRPr="00EE38C7" w:rsidRDefault="00BB6663" w:rsidP="001A2EAD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7D0D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5435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5218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BB6663" w:rsidRPr="00EE38C7" w14:paraId="177340F4" w14:textId="77777777" w:rsidTr="0036550D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EA58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6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1AA4" w14:textId="77777777" w:rsidR="00BB6663" w:rsidRPr="00EE38C7" w:rsidRDefault="00BB6663" w:rsidP="00BB6663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 xml:space="preserve">Aluminium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7FC58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6B9F" w14:textId="027343AD" w:rsidR="00BB6663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A0AF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1EF6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7E7C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BB6663" w:rsidRPr="00EE38C7" w14:paraId="147614A4" w14:textId="77777777" w:rsidTr="0036550D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8551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4281" w14:textId="77777777" w:rsidR="00BB6663" w:rsidRPr="00EE38C7" w:rsidRDefault="00BB6663" w:rsidP="00BB6663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Kable miedziane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60CAF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436F" w14:textId="1AF7E69E" w:rsidR="00BB6663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B318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7B48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51A5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BB6663" w:rsidRPr="00EE38C7" w14:paraId="129BE2A2" w14:textId="77777777" w:rsidTr="00D02F6B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880F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6EEF" w14:textId="77777777" w:rsidR="00BB6663" w:rsidRPr="00EE38C7" w:rsidRDefault="00BB6663" w:rsidP="00BB6663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Kable aluminiowe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E853D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5AC3" w14:textId="3356F9AB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D05E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84B5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F670" w14:textId="77777777" w:rsidR="00BB6663" w:rsidRPr="00EE38C7" w:rsidRDefault="00BB6663" w:rsidP="00BB6663">
            <w:pPr>
              <w:suppressAutoHyphens w:val="0"/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D02F6B" w:rsidRPr="00EE38C7" w14:paraId="47E16F52" w14:textId="77777777" w:rsidTr="00D02F6B">
        <w:trPr>
          <w:trHeight w:val="720"/>
        </w:trPr>
        <w:tc>
          <w:tcPr>
            <w:tcW w:w="44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5D9113" w14:textId="77777777" w:rsidR="00D02F6B" w:rsidRPr="00EE38C7" w:rsidRDefault="00D02F6B" w:rsidP="00D02F6B">
            <w:pPr>
              <w:suppressAutoHyphens w:val="0"/>
              <w:jc w:val="right"/>
              <w:rPr>
                <w:rFonts w:ascii="Open Sans" w:hAnsi="Open Sans"/>
                <w:b/>
                <w:bCs/>
                <w:sz w:val="20"/>
                <w:szCs w:val="20"/>
                <w:lang w:eastAsia="pl-PL"/>
              </w:rPr>
            </w:pPr>
            <w:r w:rsidRPr="00EE38C7">
              <w:rPr>
                <w:rFonts w:ascii="Open Sans" w:hAnsi="Open Sans"/>
                <w:b/>
                <w:bCs/>
                <w:sz w:val="20"/>
                <w:szCs w:val="20"/>
                <w:lang w:eastAsia="pl-PL"/>
              </w:rPr>
              <w:t>Razem cena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934C42" w14:textId="77777777" w:rsidR="00D02F6B" w:rsidRPr="00EE38C7" w:rsidRDefault="00D02F6B" w:rsidP="00D02F6B">
            <w:pPr>
              <w:suppressAutoHyphens w:val="0"/>
              <w:jc w:val="right"/>
              <w:rPr>
                <w:rFonts w:ascii="Open Sans" w:hAnsi="Open Sans"/>
                <w:sz w:val="22"/>
                <w:szCs w:val="22"/>
                <w:lang w:eastAsia="pl-PL"/>
              </w:rPr>
            </w:pPr>
            <w:r w:rsidRPr="00EE38C7">
              <w:rPr>
                <w:rFonts w:ascii="Open Sans" w:hAnsi="Open Sans"/>
                <w:sz w:val="22"/>
                <w:szCs w:val="22"/>
                <w:lang w:eastAsia="pl-PL"/>
              </w:rPr>
              <w:t> </w:t>
            </w:r>
          </w:p>
        </w:tc>
      </w:tr>
      <w:bookmarkEnd w:id="1"/>
    </w:tbl>
    <w:p w14:paraId="4D833C1E" w14:textId="77777777" w:rsidR="00D02F6B" w:rsidRDefault="00D02F6B" w:rsidP="00861CE3">
      <w:pPr>
        <w:suppressAutoHyphens w:val="0"/>
        <w:spacing w:line="360" w:lineRule="auto"/>
        <w:ind w:left="284" w:right="-284"/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4E08909C" w14:textId="26CACF66" w:rsidR="00B61693" w:rsidRPr="005068D4" w:rsidRDefault="00B61693" w:rsidP="00D02F6B">
      <w:pPr>
        <w:suppressAutoHyphens w:val="0"/>
        <w:spacing w:line="360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5068D4">
        <w:rPr>
          <w:rFonts w:ascii="Open Sans" w:hAnsi="Open Sans" w:cs="Open Sans"/>
          <w:sz w:val="22"/>
          <w:szCs w:val="22"/>
          <w:lang w:eastAsia="pl-PL"/>
        </w:rPr>
        <w:t xml:space="preserve">Wartość </w:t>
      </w:r>
      <w:r w:rsidR="002C4F85">
        <w:rPr>
          <w:rFonts w:ascii="Open Sans" w:hAnsi="Open Sans" w:cs="Open Sans"/>
          <w:sz w:val="22"/>
          <w:szCs w:val="22"/>
          <w:lang w:eastAsia="pl-PL"/>
        </w:rPr>
        <w:t xml:space="preserve">odpadu </w:t>
      </w:r>
      <w:r w:rsidRPr="005068D4">
        <w:rPr>
          <w:rFonts w:ascii="Open Sans" w:hAnsi="Open Sans" w:cs="Open Sans"/>
          <w:sz w:val="22"/>
          <w:szCs w:val="22"/>
          <w:lang w:eastAsia="pl-PL"/>
        </w:rPr>
        <w:t>razem …………</w:t>
      </w:r>
      <w:r>
        <w:rPr>
          <w:rFonts w:ascii="Open Sans" w:hAnsi="Open Sans" w:cs="Open Sans"/>
          <w:sz w:val="22"/>
          <w:szCs w:val="22"/>
          <w:lang w:eastAsia="pl-PL"/>
        </w:rPr>
        <w:t>…………..</w:t>
      </w:r>
      <w:r w:rsidRPr="005068D4">
        <w:rPr>
          <w:rFonts w:ascii="Open Sans" w:hAnsi="Open Sans" w:cs="Open Sans"/>
          <w:sz w:val="22"/>
          <w:szCs w:val="22"/>
          <w:lang w:eastAsia="pl-PL"/>
        </w:rPr>
        <w:t>…</w:t>
      </w:r>
      <w:r w:rsidR="00504C00">
        <w:rPr>
          <w:rFonts w:ascii="Open Sans" w:hAnsi="Open Sans" w:cs="Open Sans"/>
          <w:sz w:val="22"/>
          <w:szCs w:val="22"/>
          <w:lang w:eastAsia="pl-PL"/>
        </w:rPr>
        <w:t>………</w:t>
      </w:r>
      <w:r w:rsidRPr="005068D4">
        <w:rPr>
          <w:rFonts w:ascii="Open Sans" w:hAnsi="Open Sans" w:cs="Open Sans"/>
          <w:sz w:val="22"/>
          <w:szCs w:val="22"/>
          <w:lang w:eastAsia="pl-PL"/>
        </w:rPr>
        <w:t>..</w:t>
      </w:r>
      <w:r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Pr="005068D4">
        <w:rPr>
          <w:rFonts w:ascii="Open Sans" w:hAnsi="Open Sans" w:cs="Open Sans"/>
          <w:sz w:val="22"/>
          <w:szCs w:val="22"/>
          <w:lang w:eastAsia="pl-PL"/>
        </w:rPr>
        <w:t>zł</w:t>
      </w:r>
      <w:r w:rsidR="00463AB2" w:rsidRPr="00463AB2">
        <w:rPr>
          <w:rFonts w:ascii="Open Sans" w:hAnsi="Open Sans" w:cs="Open Sans"/>
        </w:rPr>
        <w:t xml:space="preserve"> </w:t>
      </w:r>
      <w:r w:rsidR="00463AB2" w:rsidRPr="00463AB2">
        <w:rPr>
          <w:rFonts w:ascii="Open Sans" w:hAnsi="Open Sans" w:cs="Open Sans"/>
          <w:sz w:val="22"/>
          <w:szCs w:val="22"/>
          <w:lang w:eastAsia="pl-PL"/>
        </w:rPr>
        <w:t>(do zapłaty dla GZD)</w:t>
      </w:r>
      <w:r>
        <w:rPr>
          <w:rFonts w:ascii="Open Sans" w:hAnsi="Open Sans" w:cs="Open Sans"/>
          <w:sz w:val="22"/>
          <w:szCs w:val="22"/>
          <w:lang w:eastAsia="pl-PL"/>
        </w:rPr>
        <w:t>,</w:t>
      </w:r>
    </w:p>
    <w:p w14:paraId="39A0A244" w14:textId="77777777" w:rsidR="00B61693" w:rsidRPr="005068D4" w:rsidRDefault="00B61693" w:rsidP="00D02F6B">
      <w:pPr>
        <w:suppressAutoHyphens w:val="0"/>
        <w:spacing w:line="360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5068D4">
        <w:rPr>
          <w:rFonts w:ascii="Open Sans" w:hAnsi="Open Sans" w:cs="Open Sans"/>
          <w:sz w:val="22"/>
          <w:szCs w:val="22"/>
          <w:lang w:eastAsia="pl-PL"/>
        </w:rPr>
        <w:t>słownie …………</w:t>
      </w:r>
      <w:r w:rsidR="00E17254">
        <w:rPr>
          <w:rFonts w:ascii="Open Sans" w:hAnsi="Open Sans" w:cs="Open Sans"/>
          <w:sz w:val="22"/>
          <w:szCs w:val="22"/>
          <w:lang w:eastAsia="pl-PL"/>
        </w:rPr>
        <w:t>………………………</w:t>
      </w:r>
      <w:r w:rsidRPr="005068D4">
        <w:rPr>
          <w:rFonts w:ascii="Open Sans" w:hAnsi="Open Sans" w:cs="Open Sans"/>
          <w:sz w:val="22"/>
          <w:szCs w:val="22"/>
          <w:lang w:eastAsia="pl-PL"/>
        </w:rPr>
        <w:t>………………………………………………</w:t>
      </w:r>
      <w:r>
        <w:rPr>
          <w:rFonts w:ascii="Open Sans" w:hAnsi="Open Sans" w:cs="Open Sans"/>
          <w:sz w:val="22"/>
          <w:szCs w:val="22"/>
          <w:lang w:eastAsia="pl-PL"/>
        </w:rPr>
        <w:t>…….</w:t>
      </w:r>
      <w:r w:rsidRPr="005068D4">
        <w:rPr>
          <w:rFonts w:ascii="Open Sans" w:hAnsi="Open Sans" w:cs="Open Sans"/>
          <w:sz w:val="22"/>
          <w:szCs w:val="22"/>
          <w:lang w:eastAsia="pl-PL"/>
        </w:rPr>
        <w:t>.</w:t>
      </w:r>
      <w:r>
        <w:rPr>
          <w:rFonts w:ascii="Open Sans" w:hAnsi="Open Sans" w:cs="Open Sans"/>
          <w:sz w:val="22"/>
          <w:szCs w:val="22"/>
          <w:lang w:eastAsia="pl-PL"/>
        </w:rPr>
        <w:t xml:space="preserve"> z</w:t>
      </w:r>
      <w:r w:rsidRPr="005068D4">
        <w:rPr>
          <w:rFonts w:ascii="Open Sans" w:hAnsi="Open Sans" w:cs="Open Sans"/>
          <w:sz w:val="22"/>
          <w:szCs w:val="22"/>
          <w:lang w:eastAsia="pl-PL"/>
        </w:rPr>
        <w:t>ł …</w:t>
      </w:r>
      <w:r>
        <w:rPr>
          <w:rFonts w:ascii="Open Sans" w:hAnsi="Open Sans" w:cs="Open Sans"/>
          <w:sz w:val="22"/>
          <w:szCs w:val="22"/>
          <w:lang w:eastAsia="pl-PL"/>
        </w:rPr>
        <w:t>….</w:t>
      </w:r>
      <w:r w:rsidRPr="005068D4">
        <w:rPr>
          <w:rFonts w:ascii="Open Sans" w:hAnsi="Open Sans" w:cs="Open Sans"/>
          <w:sz w:val="22"/>
          <w:szCs w:val="22"/>
          <w:lang w:eastAsia="pl-PL"/>
        </w:rPr>
        <w:t>./100</w:t>
      </w:r>
    </w:p>
    <w:p w14:paraId="6140FA6D" w14:textId="77777777" w:rsidR="00D02F6B" w:rsidRDefault="00D02F6B" w:rsidP="00CB612C">
      <w:pPr>
        <w:spacing w:line="360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1CAE330E" w14:textId="2DFD15FB" w:rsidR="00CB612C" w:rsidRDefault="00CB612C" w:rsidP="00CB612C">
      <w:pPr>
        <w:spacing w:line="360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>
        <w:rPr>
          <w:rFonts w:ascii="Open Sans" w:hAnsi="Open Sans" w:cs="Open Sans"/>
          <w:sz w:val="22"/>
          <w:szCs w:val="22"/>
          <w:lang w:eastAsia="pl-PL"/>
        </w:rPr>
        <w:t xml:space="preserve">Ustalone ceny jednostkowe </w:t>
      </w:r>
      <w:r w:rsidR="002C4F85">
        <w:rPr>
          <w:rFonts w:ascii="Open Sans" w:hAnsi="Open Sans" w:cs="Open Sans"/>
          <w:sz w:val="22"/>
          <w:szCs w:val="22"/>
          <w:lang w:eastAsia="pl-PL"/>
        </w:rPr>
        <w:t>odpadu</w:t>
      </w:r>
      <w:r>
        <w:rPr>
          <w:rFonts w:ascii="Open Sans" w:hAnsi="Open Sans" w:cs="Open Sans"/>
          <w:sz w:val="22"/>
          <w:szCs w:val="22"/>
          <w:lang w:eastAsia="pl-PL"/>
        </w:rPr>
        <w:t xml:space="preserve"> są ostateczne i nie podlegają</w:t>
      </w:r>
      <w:r w:rsidRPr="001D7652">
        <w:rPr>
          <w:rFonts w:ascii="Open Sans" w:hAnsi="Open Sans" w:cs="Open Sans"/>
          <w:sz w:val="22"/>
          <w:szCs w:val="22"/>
          <w:lang w:eastAsia="pl-PL"/>
        </w:rPr>
        <w:t xml:space="preserve"> jakimkolwiek zmianom w czasie realizacji umowy.</w:t>
      </w:r>
    </w:p>
    <w:p w14:paraId="1B5F4867" w14:textId="77777777" w:rsidR="00D02F6B" w:rsidRDefault="00003B95" w:rsidP="00D02F6B">
      <w:pPr>
        <w:suppressAutoHyphens w:val="0"/>
        <w:spacing w:line="360" w:lineRule="auto"/>
        <w:ind w:right="383"/>
        <w:jc w:val="both"/>
        <w:rPr>
          <w:rFonts w:ascii="Open Sans" w:hAnsi="Open Sans" w:cs="Open Sans"/>
          <w:sz w:val="22"/>
          <w:szCs w:val="22"/>
          <w:lang w:eastAsia="pl-PL"/>
        </w:rPr>
      </w:pPr>
      <w:r>
        <w:rPr>
          <w:rFonts w:ascii="Open Sans" w:hAnsi="Open Sans" w:cs="Open Sans"/>
          <w:sz w:val="22"/>
          <w:szCs w:val="22"/>
          <w:lang w:eastAsia="pl-PL"/>
        </w:rPr>
        <w:t>Dostawy będą odbierane sukce</w:t>
      </w:r>
      <w:r w:rsidR="00463AB2">
        <w:rPr>
          <w:rFonts w:ascii="Open Sans" w:hAnsi="Open Sans" w:cs="Open Sans"/>
          <w:sz w:val="22"/>
          <w:szCs w:val="22"/>
          <w:lang w:eastAsia="pl-PL"/>
        </w:rPr>
        <w:t xml:space="preserve">sywnie w okresie </w:t>
      </w:r>
      <w:r w:rsidR="00026FAF">
        <w:rPr>
          <w:rFonts w:ascii="Open Sans" w:hAnsi="Open Sans" w:cs="Open Sans"/>
          <w:sz w:val="22"/>
          <w:szCs w:val="22"/>
          <w:lang w:eastAsia="pl-PL"/>
        </w:rPr>
        <w:t>12 miesięcy od dnia podpisania umowy</w:t>
      </w:r>
      <w:r>
        <w:rPr>
          <w:rFonts w:ascii="Open Sans" w:hAnsi="Open Sans" w:cs="Open Sans"/>
          <w:sz w:val="22"/>
          <w:szCs w:val="22"/>
          <w:lang w:eastAsia="pl-PL"/>
        </w:rPr>
        <w:t>.</w:t>
      </w:r>
    </w:p>
    <w:p w14:paraId="3139D00B" w14:textId="77777777" w:rsidR="00D02F6B" w:rsidRDefault="00D02F6B" w:rsidP="00D02F6B">
      <w:pPr>
        <w:suppressAutoHyphens w:val="0"/>
        <w:spacing w:line="360" w:lineRule="auto"/>
        <w:ind w:right="383"/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4D078065" w14:textId="316956F5" w:rsidR="00D02F6B" w:rsidRDefault="00D02F6B" w:rsidP="00D02F6B">
      <w:pPr>
        <w:suppressAutoHyphens w:val="0"/>
        <w:spacing w:line="360" w:lineRule="auto"/>
        <w:ind w:right="383"/>
        <w:jc w:val="both"/>
        <w:rPr>
          <w:rFonts w:ascii="Open Sans" w:hAnsi="Open Sans" w:cs="Open Sans"/>
          <w:sz w:val="22"/>
          <w:szCs w:val="22"/>
          <w:lang w:eastAsia="pl-PL"/>
        </w:rPr>
      </w:pPr>
      <w:r>
        <w:rPr>
          <w:rFonts w:ascii="Open Sans" w:hAnsi="Open Sans" w:cs="Open Sans"/>
          <w:sz w:val="22"/>
          <w:szCs w:val="22"/>
          <w:lang w:eastAsia="pl-PL"/>
        </w:rPr>
        <w:t xml:space="preserve"> </w:t>
      </w:r>
    </w:p>
    <w:p w14:paraId="532AC89E" w14:textId="0D2B374F" w:rsidR="00B61693" w:rsidRDefault="00B61693" w:rsidP="00D02F6B">
      <w:pPr>
        <w:suppressAutoHyphens w:val="0"/>
        <w:spacing w:line="360" w:lineRule="auto"/>
        <w:ind w:left="3402" w:right="383"/>
        <w:jc w:val="center"/>
        <w:rPr>
          <w:rFonts w:ascii="Open Sans" w:hAnsi="Open Sans" w:cs="Open Sans"/>
          <w:sz w:val="22"/>
          <w:szCs w:val="22"/>
          <w:lang w:eastAsia="pl-PL"/>
        </w:rPr>
      </w:pPr>
      <w:r>
        <w:rPr>
          <w:rFonts w:ascii="Open Sans" w:hAnsi="Open Sans" w:cs="Open Sans"/>
          <w:sz w:val="22"/>
          <w:szCs w:val="22"/>
          <w:lang w:eastAsia="pl-PL"/>
        </w:rPr>
        <w:t>………………………………………………</w:t>
      </w:r>
      <w:r w:rsidR="00D7204F">
        <w:rPr>
          <w:rFonts w:ascii="Open Sans" w:hAnsi="Open Sans" w:cs="Open Sans"/>
          <w:sz w:val="22"/>
          <w:szCs w:val="22"/>
          <w:lang w:eastAsia="pl-PL"/>
        </w:rPr>
        <w:t>……</w:t>
      </w:r>
      <w:r>
        <w:rPr>
          <w:rFonts w:ascii="Open Sans" w:hAnsi="Open Sans" w:cs="Open Sans"/>
          <w:sz w:val="22"/>
          <w:szCs w:val="22"/>
          <w:lang w:eastAsia="pl-PL"/>
        </w:rPr>
        <w:t>……………</w:t>
      </w:r>
      <w:r w:rsidR="00D7204F">
        <w:rPr>
          <w:rFonts w:ascii="Open Sans" w:hAnsi="Open Sans" w:cs="Open Sans"/>
          <w:sz w:val="22"/>
          <w:szCs w:val="22"/>
          <w:lang w:eastAsia="pl-PL"/>
        </w:rPr>
        <w:t>..</w:t>
      </w:r>
      <w:r>
        <w:rPr>
          <w:rFonts w:ascii="Open Sans" w:hAnsi="Open Sans" w:cs="Open Sans"/>
          <w:sz w:val="22"/>
          <w:szCs w:val="22"/>
          <w:lang w:eastAsia="pl-PL"/>
        </w:rPr>
        <w:t>.</w:t>
      </w:r>
    </w:p>
    <w:p w14:paraId="2B5F3DA0" w14:textId="016E51C5" w:rsidR="00B61693" w:rsidRPr="00FB667C" w:rsidRDefault="00B61693" w:rsidP="00D02F6B">
      <w:pPr>
        <w:suppressAutoHyphens w:val="0"/>
        <w:spacing w:line="360" w:lineRule="auto"/>
        <w:ind w:left="3545" w:right="383"/>
        <w:jc w:val="center"/>
        <w:rPr>
          <w:rFonts w:ascii="Open Sans" w:hAnsi="Open Sans" w:cs="Open Sans"/>
          <w:sz w:val="16"/>
          <w:szCs w:val="16"/>
          <w:lang w:eastAsia="pl-PL"/>
        </w:rPr>
      </w:pPr>
      <w:r w:rsidRPr="002515C8">
        <w:rPr>
          <w:rFonts w:ascii="Open Sans" w:hAnsi="Open Sans" w:cs="Open Sans"/>
          <w:sz w:val="16"/>
          <w:szCs w:val="16"/>
          <w:lang w:eastAsia="pl-PL"/>
        </w:rPr>
        <w:t xml:space="preserve">podpis / podpisy uprawnionego przedstawiciela </w:t>
      </w:r>
      <w:r w:rsidR="00653706">
        <w:rPr>
          <w:rFonts w:ascii="Open Sans" w:hAnsi="Open Sans" w:cs="Open Sans"/>
          <w:sz w:val="16"/>
          <w:szCs w:val="16"/>
          <w:lang w:eastAsia="pl-PL"/>
        </w:rPr>
        <w:t>Przejmującego</w:t>
      </w:r>
    </w:p>
    <w:sectPr w:rsidR="00B61693" w:rsidRPr="00FB667C" w:rsidSect="00D02F6B">
      <w:headerReference w:type="default" r:id="rId11"/>
      <w:footerReference w:type="default" r:id="rId12"/>
      <w:pgSz w:w="11906" w:h="16838" w:code="9"/>
      <w:pgMar w:top="851" w:right="1418" w:bottom="56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4AEB2" w14:textId="77777777" w:rsidR="000D5A54" w:rsidRDefault="000D5A54">
      <w:r>
        <w:separator/>
      </w:r>
    </w:p>
  </w:endnote>
  <w:endnote w:type="continuationSeparator" w:id="0">
    <w:p w14:paraId="135ED439" w14:textId="77777777" w:rsidR="000D5A54" w:rsidRDefault="000D5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E40E1" w14:textId="77777777" w:rsidR="00B61693" w:rsidRDefault="00BF5035">
    <w:pPr>
      <w:rPr>
        <w:rFonts w:ascii="Trebuchet MS" w:hAnsi="Trebuchet MS" w:cs="Trebuchet MS"/>
        <w:color w:val="000000"/>
        <w:sz w:val="14"/>
        <w:szCs w:val="14"/>
        <w:lang w:eastAsia="pl-PL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216" behindDoc="1" locked="0" layoutInCell="1" allowOverlap="1" wp14:anchorId="25022D43" wp14:editId="5F8F2606">
              <wp:simplePos x="0" y="0"/>
              <wp:positionH relativeFrom="column">
                <wp:posOffset>4445</wp:posOffset>
              </wp:positionH>
              <wp:positionV relativeFrom="paragraph">
                <wp:posOffset>-45721</wp:posOffset>
              </wp:positionV>
              <wp:extent cx="5755005" cy="0"/>
              <wp:effectExtent l="0" t="0" r="17145" b="19050"/>
              <wp:wrapNone/>
              <wp:docPr id="2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5005" cy="0"/>
                      </a:xfrm>
                      <a:prstGeom prst="line">
                        <a:avLst/>
                      </a:prstGeom>
                      <a:noFill/>
                      <a:ln w="6480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E33F08" id="Line 24" o:spid="_x0000_s1026" style="position:absolute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35pt,-3.6pt" to="453.5pt,-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" strokecolor="red" strokeweight=".18mm">
              <v:stroke joinstyle="miter"/>
            </v:line>
          </w:pict>
        </mc:Fallback>
      </mc:AlternateContent>
    </w:r>
  </w:p>
  <w:p w14:paraId="0BCBE0A4" w14:textId="77777777" w:rsidR="00B61693" w:rsidRDefault="00B61693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162BD" w14:textId="77777777" w:rsidR="000D5A54" w:rsidRDefault="000D5A54">
      <w:r>
        <w:separator/>
      </w:r>
    </w:p>
  </w:footnote>
  <w:footnote w:type="continuationSeparator" w:id="0">
    <w:p w14:paraId="27CC20ED" w14:textId="77777777" w:rsidR="000D5A54" w:rsidRDefault="000D5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317C6" w14:textId="77777777" w:rsidR="00E17254" w:rsidRDefault="00E17254">
    <w:pPr>
      <w:pStyle w:val="Nagwek"/>
      <w:rPr>
        <w:bCs/>
        <w:lang w:eastAsia="pl-PL"/>
      </w:rPr>
    </w:pPr>
  </w:p>
  <w:p w14:paraId="5073F6CC" w14:textId="77777777" w:rsidR="00E17254" w:rsidRDefault="00E17254">
    <w:pPr>
      <w:pStyle w:val="Nagwek"/>
      <w:rPr>
        <w:bCs/>
        <w:lang w:eastAsia="pl-PL"/>
      </w:rPr>
    </w:pPr>
  </w:p>
  <w:p w14:paraId="0BCFD138" w14:textId="498B393D" w:rsidR="00B61693" w:rsidRPr="006B3031" w:rsidRDefault="00463AB2">
    <w:pPr>
      <w:pStyle w:val="Nagwek"/>
      <w:rPr>
        <w:bCs/>
        <w:sz w:val="20"/>
        <w:szCs w:val="20"/>
        <w:lang w:eastAsia="pl-PL"/>
      </w:rPr>
    </w:pPr>
    <w:r>
      <w:rPr>
        <w:bCs/>
        <w:sz w:val="20"/>
        <w:szCs w:val="20"/>
        <w:lang w:eastAsia="pl-PL"/>
      </w:rPr>
      <w:t>GZ</w:t>
    </w:r>
    <w:r w:rsidR="0006182B">
      <w:rPr>
        <w:bCs/>
        <w:sz w:val="20"/>
        <w:szCs w:val="20"/>
        <w:lang w:eastAsia="pl-PL"/>
      </w:rPr>
      <w:t>D</w:t>
    </w:r>
    <w:r>
      <w:rPr>
        <w:bCs/>
        <w:sz w:val="20"/>
        <w:szCs w:val="20"/>
        <w:lang w:eastAsia="pl-PL"/>
      </w:rPr>
      <w:t xml:space="preserve"> – </w:t>
    </w:r>
    <w:r w:rsidR="00E30A1C">
      <w:rPr>
        <w:bCs/>
        <w:sz w:val="20"/>
        <w:szCs w:val="20"/>
        <w:lang w:eastAsia="pl-PL"/>
      </w:rPr>
      <w:t>GO</w:t>
    </w:r>
    <w:r>
      <w:rPr>
        <w:bCs/>
        <w:sz w:val="20"/>
        <w:szCs w:val="20"/>
        <w:lang w:eastAsia="pl-PL"/>
      </w:rPr>
      <w:t>/202</w:t>
    </w:r>
    <w:r w:rsidR="0006182B">
      <w:rPr>
        <w:bCs/>
        <w:sz w:val="20"/>
        <w:szCs w:val="20"/>
        <w:lang w:eastAsia="pl-PL"/>
      </w:rPr>
      <w:t>6</w:t>
    </w:r>
    <w:r>
      <w:rPr>
        <w:bCs/>
        <w:sz w:val="20"/>
        <w:szCs w:val="20"/>
        <w:lang w:eastAsia="pl-PL"/>
      </w:rPr>
      <w:t>-202</w:t>
    </w:r>
    <w:r w:rsidR="0006182B">
      <w:rPr>
        <w:bCs/>
        <w:sz w:val="20"/>
        <w:szCs w:val="20"/>
        <w:lang w:eastAsia="pl-PL"/>
      </w:rPr>
      <w:t>7</w:t>
    </w:r>
  </w:p>
  <w:p w14:paraId="3E9A1468" w14:textId="77777777" w:rsidR="00B61693" w:rsidRDefault="00BF503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935" distR="114935" simplePos="0" relativeHeight="251658240" behindDoc="0" locked="0" layoutInCell="1" allowOverlap="1" wp14:anchorId="6C6D08BB" wp14:editId="2DF4D7A9">
              <wp:simplePos x="0" y="0"/>
              <wp:positionH relativeFrom="column">
                <wp:posOffset>836930</wp:posOffset>
              </wp:positionH>
              <wp:positionV relativeFrom="paragraph">
                <wp:posOffset>120015</wp:posOffset>
              </wp:positionV>
              <wp:extent cx="4658360" cy="337185"/>
              <wp:effectExtent l="0" t="0" r="0" b="0"/>
              <wp:wrapNone/>
              <wp:docPr id="3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8360" cy="3371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F1B8E5" w14:textId="77777777" w:rsidR="00B61693" w:rsidRDefault="00B61693" w:rsidP="004C4F0F">
                          <w:pPr>
                            <w:rPr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6D08B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margin-left:65.9pt;margin-top:9.45pt;width:366.8pt;height:26.5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" stroked="f">
              <v:fill opacity="0"/>
              <v:textbox inset="0,0,0,0">
                <w:txbxContent>
                  <w:p w14:paraId="49F1B8E5" w14:textId="77777777" w:rsidR="00B61693" w:rsidRDefault="00B61693" w:rsidP="004C4F0F">
                    <w:pPr>
                      <w:rPr>
                        <w:szCs w:val="3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5391E54"/>
    <w:multiLevelType w:val="multilevel"/>
    <w:tmpl w:val="02D4F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 w15:restartNumberingAfterBreak="0">
    <w:nsid w:val="0F556A2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542AB8"/>
    <w:multiLevelType w:val="hybridMultilevel"/>
    <w:tmpl w:val="45E856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84C4A35"/>
    <w:multiLevelType w:val="hybridMultilevel"/>
    <w:tmpl w:val="3A88D90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8C441C5"/>
    <w:multiLevelType w:val="multilevel"/>
    <w:tmpl w:val="02D4F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1C494775"/>
    <w:multiLevelType w:val="hybridMultilevel"/>
    <w:tmpl w:val="26EED29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62632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7F5102"/>
    <w:multiLevelType w:val="multilevel"/>
    <w:tmpl w:val="02D4F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1E6C435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26862E3D"/>
    <w:multiLevelType w:val="hybridMultilevel"/>
    <w:tmpl w:val="289C6F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74D7392"/>
    <w:multiLevelType w:val="multilevel"/>
    <w:tmpl w:val="289C6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E6175C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3086350A"/>
    <w:multiLevelType w:val="hybridMultilevel"/>
    <w:tmpl w:val="A2C60B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0AF580D"/>
    <w:multiLevelType w:val="multilevel"/>
    <w:tmpl w:val="A96070E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1F37AA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F8D5292"/>
    <w:multiLevelType w:val="hybridMultilevel"/>
    <w:tmpl w:val="6AE2EB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245B5"/>
    <w:multiLevelType w:val="hybridMultilevel"/>
    <w:tmpl w:val="E6BC52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CB3367E"/>
    <w:multiLevelType w:val="multilevel"/>
    <w:tmpl w:val="02D4F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 w15:restartNumberingAfterBreak="0">
    <w:nsid w:val="5F1036DD"/>
    <w:multiLevelType w:val="multilevel"/>
    <w:tmpl w:val="06787C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0" w15:restartNumberingAfterBreak="0">
    <w:nsid w:val="607A764A"/>
    <w:multiLevelType w:val="hybridMultilevel"/>
    <w:tmpl w:val="DA94FCD2"/>
    <w:lvl w:ilvl="0" w:tplc="ACEC48FE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2A33FFF"/>
    <w:multiLevelType w:val="hybridMultilevel"/>
    <w:tmpl w:val="A96070E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690622A"/>
    <w:multiLevelType w:val="hybridMultilevel"/>
    <w:tmpl w:val="65D297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111A6"/>
    <w:multiLevelType w:val="hybridMultilevel"/>
    <w:tmpl w:val="F09402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6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0"/>
  </w:num>
  <w:num w:numId="6">
    <w:abstractNumId w:val="17"/>
  </w:num>
  <w:num w:numId="7">
    <w:abstractNumId w:val="6"/>
  </w:num>
  <w:num w:numId="8">
    <w:abstractNumId w:val="23"/>
  </w:num>
  <w:num w:numId="9">
    <w:abstractNumId w:val="15"/>
    <w:lvlOverride w:ilvl="0">
      <w:startOverride w:val="1"/>
    </w:lvlOverride>
  </w:num>
  <w:num w:numId="10">
    <w:abstractNumId w:val="7"/>
  </w:num>
  <w:num w:numId="11">
    <w:abstractNumId w:val="9"/>
    <w:lvlOverride w:ilvl="0">
      <w:startOverride w:val="1"/>
    </w:lvlOverride>
  </w:num>
  <w:num w:numId="12">
    <w:abstractNumId w:val="2"/>
  </w:num>
  <w:num w:numId="13">
    <w:abstractNumId w:val="8"/>
  </w:num>
  <w:num w:numId="14">
    <w:abstractNumId w:val="12"/>
    <w:lvlOverride w:ilvl="0">
      <w:startOverride w:val="1"/>
    </w:lvlOverride>
  </w:num>
  <w:num w:numId="15">
    <w:abstractNumId w:val="8"/>
    <w:lvlOverride w:ilvl="0">
      <w:startOverride w:val="2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1"/>
  </w:num>
  <w:num w:numId="19">
    <w:abstractNumId w:val="14"/>
  </w:num>
  <w:num w:numId="20">
    <w:abstractNumId w:val="10"/>
  </w:num>
  <w:num w:numId="21">
    <w:abstractNumId w:val="11"/>
  </w:num>
  <w:num w:numId="22">
    <w:abstractNumId w:val="22"/>
  </w:num>
  <w:num w:numId="23">
    <w:abstractNumId w:val="18"/>
  </w:num>
  <w:num w:numId="24">
    <w:abstractNumId w:val="1"/>
  </w:num>
  <w:num w:numId="25">
    <w:abstractNumId w:val="5"/>
  </w:num>
  <w:num w:numId="26">
    <w:abstractNumId w:val="1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D36"/>
    <w:rsid w:val="00000D28"/>
    <w:rsid w:val="00003B95"/>
    <w:rsid w:val="000059BA"/>
    <w:rsid w:val="000063A8"/>
    <w:rsid w:val="000132BC"/>
    <w:rsid w:val="00013F89"/>
    <w:rsid w:val="00015CB6"/>
    <w:rsid w:val="0002351E"/>
    <w:rsid w:val="00023853"/>
    <w:rsid w:val="00026FAF"/>
    <w:rsid w:val="000349D4"/>
    <w:rsid w:val="00034ADD"/>
    <w:rsid w:val="00044446"/>
    <w:rsid w:val="00045E4B"/>
    <w:rsid w:val="000605B6"/>
    <w:rsid w:val="0006182B"/>
    <w:rsid w:val="00066C85"/>
    <w:rsid w:val="000A5055"/>
    <w:rsid w:val="000D5A54"/>
    <w:rsid w:val="000E4B65"/>
    <w:rsid w:val="001118A0"/>
    <w:rsid w:val="00112640"/>
    <w:rsid w:val="00120964"/>
    <w:rsid w:val="00123BE7"/>
    <w:rsid w:val="001438D5"/>
    <w:rsid w:val="00161453"/>
    <w:rsid w:val="001631B8"/>
    <w:rsid w:val="001708D8"/>
    <w:rsid w:val="00174356"/>
    <w:rsid w:val="00180E7B"/>
    <w:rsid w:val="00185DA5"/>
    <w:rsid w:val="001A05AF"/>
    <w:rsid w:val="001A2BBE"/>
    <w:rsid w:val="001A2EAD"/>
    <w:rsid w:val="001A306D"/>
    <w:rsid w:val="001C3E3B"/>
    <w:rsid w:val="001C4A7B"/>
    <w:rsid w:val="001C6E66"/>
    <w:rsid w:val="001D7652"/>
    <w:rsid w:val="001E0BC2"/>
    <w:rsid w:val="001E3426"/>
    <w:rsid w:val="001F3AF3"/>
    <w:rsid w:val="00200EC2"/>
    <w:rsid w:val="00204693"/>
    <w:rsid w:val="002057A7"/>
    <w:rsid w:val="00212A81"/>
    <w:rsid w:val="00227253"/>
    <w:rsid w:val="00227698"/>
    <w:rsid w:val="00235D36"/>
    <w:rsid w:val="00244BBA"/>
    <w:rsid w:val="002515C8"/>
    <w:rsid w:val="00252359"/>
    <w:rsid w:val="002566D3"/>
    <w:rsid w:val="00256F7E"/>
    <w:rsid w:val="00261E07"/>
    <w:rsid w:val="002667C5"/>
    <w:rsid w:val="002711DF"/>
    <w:rsid w:val="0027636D"/>
    <w:rsid w:val="00280270"/>
    <w:rsid w:val="002839C2"/>
    <w:rsid w:val="002A06A0"/>
    <w:rsid w:val="002A7968"/>
    <w:rsid w:val="002C1BB3"/>
    <w:rsid w:val="002C4F85"/>
    <w:rsid w:val="002C4FE9"/>
    <w:rsid w:val="002D2EAD"/>
    <w:rsid w:val="00314C57"/>
    <w:rsid w:val="00325FAA"/>
    <w:rsid w:val="003336A8"/>
    <w:rsid w:val="00345221"/>
    <w:rsid w:val="00351599"/>
    <w:rsid w:val="00354F10"/>
    <w:rsid w:val="00370CA1"/>
    <w:rsid w:val="003B0CF4"/>
    <w:rsid w:val="003B18BC"/>
    <w:rsid w:val="003B5424"/>
    <w:rsid w:val="003B621F"/>
    <w:rsid w:val="003D7386"/>
    <w:rsid w:val="003F3DE0"/>
    <w:rsid w:val="003F611E"/>
    <w:rsid w:val="00416031"/>
    <w:rsid w:val="00416FE7"/>
    <w:rsid w:val="004259DF"/>
    <w:rsid w:val="00432187"/>
    <w:rsid w:val="00440623"/>
    <w:rsid w:val="00445072"/>
    <w:rsid w:val="00457362"/>
    <w:rsid w:val="00462C3A"/>
    <w:rsid w:val="00463AB2"/>
    <w:rsid w:val="004678B9"/>
    <w:rsid w:val="0047154E"/>
    <w:rsid w:val="00475C6F"/>
    <w:rsid w:val="00486B2E"/>
    <w:rsid w:val="00493E48"/>
    <w:rsid w:val="004A1F14"/>
    <w:rsid w:val="004A27A6"/>
    <w:rsid w:val="004A7290"/>
    <w:rsid w:val="004C4F0F"/>
    <w:rsid w:val="004C50E0"/>
    <w:rsid w:val="004F508F"/>
    <w:rsid w:val="00504C00"/>
    <w:rsid w:val="005068D4"/>
    <w:rsid w:val="0051665D"/>
    <w:rsid w:val="005257F1"/>
    <w:rsid w:val="0053391F"/>
    <w:rsid w:val="0053754E"/>
    <w:rsid w:val="00541B65"/>
    <w:rsid w:val="00557E1A"/>
    <w:rsid w:val="00562130"/>
    <w:rsid w:val="00566BAC"/>
    <w:rsid w:val="00576AD6"/>
    <w:rsid w:val="00582757"/>
    <w:rsid w:val="00592587"/>
    <w:rsid w:val="00595713"/>
    <w:rsid w:val="0059708E"/>
    <w:rsid w:val="005D1DAD"/>
    <w:rsid w:val="005D4543"/>
    <w:rsid w:val="005D6E0E"/>
    <w:rsid w:val="005E4DFC"/>
    <w:rsid w:val="005F71CE"/>
    <w:rsid w:val="00600E9A"/>
    <w:rsid w:val="006041CD"/>
    <w:rsid w:val="0060576B"/>
    <w:rsid w:val="00621149"/>
    <w:rsid w:val="00623036"/>
    <w:rsid w:val="0062550C"/>
    <w:rsid w:val="00626C9A"/>
    <w:rsid w:val="00632BD5"/>
    <w:rsid w:val="006372CB"/>
    <w:rsid w:val="00650D92"/>
    <w:rsid w:val="00653706"/>
    <w:rsid w:val="00671470"/>
    <w:rsid w:val="00682436"/>
    <w:rsid w:val="006827D1"/>
    <w:rsid w:val="00684283"/>
    <w:rsid w:val="006911F5"/>
    <w:rsid w:val="00695E8F"/>
    <w:rsid w:val="006A63C6"/>
    <w:rsid w:val="006A657E"/>
    <w:rsid w:val="006B0451"/>
    <w:rsid w:val="006B3031"/>
    <w:rsid w:val="006C375D"/>
    <w:rsid w:val="006C7686"/>
    <w:rsid w:val="006E690E"/>
    <w:rsid w:val="006E6B41"/>
    <w:rsid w:val="006F60F5"/>
    <w:rsid w:val="006F63A9"/>
    <w:rsid w:val="00703DB3"/>
    <w:rsid w:val="007051FA"/>
    <w:rsid w:val="00705DB8"/>
    <w:rsid w:val="00713808"/>
    <w:rsid w:val="00714001"/>
    <w:rsid w:val="007361CB"/>
    <w:rsid w:val="007416CC"/>
    <w:rsid w:val="0074732F"/>
    <w:rsid w:val="00747495"/>
    <w:rsid w:val="00757520"/>
    <w:rsid w:val="00772B7F"/>
    <w:rsid w:val="00780AA1"/>
    <w:rsid w:val="00782097"/>
    <w:rsid w:val="00784DC1"/>
    <w:rsid w:val="007A11D3"/>
    <w:rsid w:val="007B12B5"/>
    <w:rsid w:val="007B18E4"/>
    <w:rsid w:val="007C48EC"/>
    <w:rsid w:val="007C49CC"/>
    <w:rsid w:val="007D1C56"/>
    <w:rsid w:val="007E6E63"/>
    <w:rsid w:val="007F3B0E"/>
    <w:rsid w:val="00825FCE"/>
    <w:rsid w:val="00831F24"/>
    <w:rsid w:val="008347FA"/>
    <w:rsid w:val="008518B7"/>
    <w:rsid w:val="0085778F"/>
    <w:rsid w:val="00861CE3"/>
    <w:rsid w:val="008666CB"/>
    <w:rsid w:val="0087726A"/>
    <w:rsid w:val="008802B8"/>
    <w:rsid w:val="00882496"/>
    <w:rsid w:val="0089211C"/>
    <w:rsid w:val="00892AD7"/>
    <w:rsid w:val="00896A8E"/>
    <w:rsid w:val="008B0EB0"/>
    <w:rsid w:val="008C0BCE"/>
    <w:rsid w:val="008C327F"/>
    <w:rsid w:val="008C4405"/>
    <w:rsid w:val="008C46AF"/>
    <w:rsid w:val="008D5786"/>
    <w:rsid w:val="008E4AB1"/>
    <w:rsid w:val="008F21DA"/>
    <w:rsid w:val="00906E69"/>
    <w:rsid w:val="0091021B"/>
    <w:rsid w:val="009144DE"/>
    <w:rsid w:val="00930962"/>
    <w:rsid w:val="00936C0C"/>
    <w:rsid w:val="009407F7"/>
    <w:rsid w:val="0094280D"/>
    <w:rsid w:val="00943BA5"/>
    <w:rsid w:val="009504ED"/>
    <w:rsid w:val="00953F1A"/>
    <w:rsid w:val="00954C39"/>
    <w:rsid w:val="00955C19"/>
    <w:rsid w:val="00962C26"/>
    <w:rsid w:val="00973998"/>
    <w:rsid w:val="009774E7"/>
    <w:rsid w:val="00987B69"/>
    <w:rsid w:val="00993E48"/>
    <w:rsid w:val="009945D0"/>
    <w:rsid w:val="00997ED2"/>
    <w:rsid w:val="009A3A8A"/>
    <w:rsid w:val="009C07F5"/>
    <w:rsid w:val="009D17E5"/>
    <w:rsid w:val="009D4793"/>
    <w:rsid w:val="009E5ED5"/>
    <w:rsid w:val="009E7AD4"/>
    <w:rsid w:val="009F3DB2"/>
    <w:rsid w:val="00A2564A"/>
    <w:rsid w:val="00A27557"/>
    <w:rsid w:val="00A36008"/>
    <w:rsid w:val="00A43B6E"/>
    <w:rsid w:val="00A475E9"/>
    <w:rsid w:val="00A47BA6"/>
    <w:rsid w:val="00A63626"/>
    <w:rsid w:val="00A70B55"/>
    <w:rsid w:val="00A74C9E"/>
    <w:rsid w:val="00A83147"/>
    <w:rsid w:val="00A93735"/>
    <w:rsid w:val="00A9674F"/>
    <w:rsid w:val="00AB7AA3"/>
    <w:rsid w:val="00AD04D5"/>
    <w:rsid w:val="00AD1068"/>
    <w:rsid w:val="00AD61E8"/>
    <w:rsid w:val="00AD6F70"/>
    <w:rsid w:val="00AD7FC5"/>
    <w:rsid w:val="00AF435D"/>
    <w:rsid w:val="00B14EF2"/>
    <w:rsid w:val="00B2195F"/>
    <w:rsid w:val="00B21DF2"/>
    <w:rsid w:val="00B34AD4"/>
    <w:rsid w:val="00B53263"/>
    <w:rsid w:val="00B61693"/>
    <w:rsid w:val="00B66046"/>
    <w:rsid w:val="00B70821"/>
    <w:rsid w:val="00B74940"/>
    <w:rsid w:val="00B94918"/>
    <w:rsid w:val="00B9694A"/>
    <w:rsid w:val="00BA7EFA"/>
    <w:rsid w:val="00BB6663"/>
    <w:rsid w:val="00BC5565"/>
    <w:rsid w:val="00BD1574"/>
    <w:rsid w:val="00BD18CB"/>
    <w:rsid w:val="00BD1DF7"/>
    <w:rsid w:val="00BE447E"/>
    <w:rsid w:val="00BE59E9"/>
    <w:rsid w:val="00BE6FD1"/>
    <w:rsid w:val="00BF00EB"/>
    <w:rsid w:val="00BF5035"/>
    <w:rsid w:val="00C01007"/>
    <w:rsid w:val="00C016A4"/>
    <w:rsid w:val="00C04BBA"/>
    <w:rsid w:val="00C20002"/>
    <w:rsid w:val="00C40152"/>
    <w:rsid w:val="00C53D63"/>
    <w:rsid w:val="00C608C5"/>
    <w:rsid w:val="00C60A7E"/>
    <w:rsid w:val="00C64371"/>
    <w:rsid w:val="00C6794C"/>
    <w:rsid w:val="00C839B0"/>
    <w:rsid w:val="00C873EA"/>
    <w:rsid w:val="00C900CE"/>
    <w:rsid w:val="00C9271F"/>
    <w:rsid w:val="00C9510B"/>
    <w:rsid w:val="00C963A0"/>
    <w:rsid w:val="00C971EC"/>
    <w:rsid w:val="00C97D14"/>
    <w:rsid w:val="00CA1EEB"/>
    <w:rsid w:val="00CA4182"/>
    <w:rsid w:val="00CB612C"/>
    <w:rsid w:val="00CB78A5"/>
    <w:rsid w:val="00CB7C1A"/>
    <w:rsid w:val="00CD2F02"/>
    <w:rsid w:val="00CE5725"/>
    <w:rsid w:val="00D02F6B"/>
    <w:rsid w:val="00D10E14"/>
    <w:rsid w:val="00D17CDE"/>
    <w:rsid w:val="00D26DCF"/>
    <w:rsid w:val="00D32F06"/>
    <w:rsid w:val="00D35F26"/>
    <w:rsid w:val="00D47605"/>
    <w:rsid w:val="00D560B5"/>
    <w:rsid w:val="00D7204F"/>
    <w:rsid w:val="00D76230"/>
    <w:rsid w:val="00D84EE9"/>
    <w:rsid w:val="00DA525F"/>
    <w:rsid w:val="00DB493C"/>
    <w:rsid w:val="00DB7D06"/>
    <w:rsid w:val="00DC1D39"/>
    <w:rsid w:val="00DC55B5"/>
    <w:rsid w:val="00DE5909"/>
    <w:rsid w:val="00DF77A4"/>
    <w:rsid w:val="00DF7950"/>
    <w:rsid w:val="00E033B8"/>
    <w:rsid w:val="00E047DD"/>
    <w:rsid w:val="00E11AC2"/>
    <w:rsid w:val="00E17254"/>
    <w:rsid w:val="00E205CA"/>
    <w:rsid w:val="00E22447"/>
    <w:rsid w:val="00E30A1C"/>
    <w:rsid w:val="00E45091"/>
    <w:rsid w:val="00E503DD"/>
    <w:rsid w:val="00E5641C"/>
    <w:rsid w:val="00E60C57"/>
    <w:rsid w:val="00E659DE"/>
    <w:rsid w:val="00E910A8"/>
    <w:rsid w:val="00E925B6"/>
    <w:rsid w:val="00E93DD3"/>
    <w:rsid w:val="00EA50E6"/>
    <w:rsid w:val="00EE685A"/>
    <w:rsid w:val="00EF022D"/>
    <w:rsid w:val="00EF1DE9"/>
    <w:rsid w:val="00EF4D3A"/>
    <w:rsid w:val="00F0618D"/>
    <w:rsid w:val="00F06486"/>
    <w:rsid w:val="00F067C0"/>
    <w:rsid w:val="00F067FE"/>
    <w:rsid w:val="00F1027B"/>
    <w:rsid w:val="00F25886"/>
    <w:rsid w:val="00F25B98"/>
    <w:rsid w:val="00F327AE"/>
    <w:rsid w:val="00F35687"/>
    <w:rsid w:val="00F41F29"/>
    <w:rsid w:val="00F45844"/>
    <w:rsid w:val="00F54392"/>
    <w:rsid w:val="00F62BE7"/>
    <w:rsid w:val="00F77EB0"/>
    <w:rsid w:val="00F90B4E"/>
    <w:rsid w:val="00F91FF9"/>
    <w:rsid w:val="00F94CFC"/>
    <w:rsid w:val="00F94E40"/>
    <w:rsid w:val="00FA5E68"/>
    <w:rsid w:val="00FA7F6D"/>
    <w:rsid w:val="00FB5121"/>
    <w:rsid w:val="00FB667C"/>
    <w:rsid w:val="00FC19E9"/>
    <w:rsid w:val="00FD131E"/>
    <w:rsid w:val="00FD25FF"/>
    <w:rsid w:val="00FD491A"/>
    <w:rsid w:val="00FD608D"/>
    <w:rsid w:val="00FD6424"/>
    <w:rsid w:val="00FE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0CC8EA6"/>
  <w15:docId w15:val="{E87CB67A-167D-4C19-9FFF-D6A3D5E2A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1DE9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1DE9"/>
    <w:pPr>
      <w:keepNext/>
      <w:numPr>
        <w:numId w:val="1"/>
      </w:numPr>
      <w:jc w:val="center"/>
      <w:outlineLvl w:val="0"/>
    </w:pPr>
    <w:rPr>
      <w:rFonts w:ascii="Trebuchet MS" w:hAnsi="Trebuchet MS" w:cs="Arial"/>
      <w:color w:val="1C1C1C"/>
      <w:spacing w:val="24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D765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C4405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1D7652"/>
    <w:rPr>
      <w:rFonts w:ascii="Cambria" w:hAnsi="Cambria" w:cs="Times New Roman"/>
      <w:b/>
      <w:bCs/>
      <w:color w:val="4F81BD"/>
      <w:sz w:val="26"/>
      <w:szCs w:val="26"/>
      <w:lang w:eastAsia="zh-CN"/>
    </w:rPr>
  </w:style>
  <w:style w:type="character" w:customStyle="1" w:styleId="Absatz-Standardschriftart">
    <w:name w:val="Absatz-Standardschriftart"/>
    <w:uiPriority w:val="99"/>
    <w:rsid w:val="00EF1DE9"/>
  </w:style>
  <w:style w:type="character" w:customStyle="1" w:styleId="WW-Absatz-Standardschriftart">
    <w:name w:val="WW-Absatz-Standardschriftart"/>
    <w:uiPriority w:val="99"/>
    <w:rsid w:val="00EF1DE9"/>
  </w:style>
  <w:style w:type="character" w:customStyle="1" w:styleId="WW-Absatz-Standardschriftart1">
    <w:name w:val="WW-Absatz-Standardschriftart1"/>
    <w:uiPriority w:val="99"/>
    <w:rsid w:val="00EF1DE9"/>
  </w:style>
  <w:style w:type="character" w:customStyle="1" w:styleId="WW-Absatz-Standardschriftart11">
    <w:name w:val="WW-Absatz-Standardschriftart11"/>
    <w:uiPriority w:val="99"/>
    <w:rsid w:val="00EF1DE9"/>
  </w:style>
  <w:style w:type="character" w:customStyle="1" w:styleId="WW-Absatz-Standardschriftart111">
    <w:name w:val="WW-Absatz-Standardschriftart111"/>
    <w:uiPriority w:val="99"/>
    <w:rsid w:val="00EF1DE9"/>
  </w:style>
  <w:style w:type="character" w:customStyle="1" w:styleId="WW-Absatz-Standardschriftart1111">
    <w:name w:val="WW-Absatz-Standardschriftart1111"/>
    <w:uiPriority w:val="99"/>
    <w:rsid w:val="00EF1DE9"/>
  </w:style>
  <w:style w:type="character" w:customStyle="1" w:styleId="WW-Absatz-Standardschriftart11111">
    <w:name w:val="WW-Absatz-Standardschriftart11111"/>
    <w:uiPriority w:val="99"/>
    <w:rsid w:val="00EF1DE9"/>
  </w:style>
  <w:style w:type="character" w:customStyle="1" w:styleId="WW-Absatz-Standardschriftart111111">
    <w:name w:val="WW-Absatz-Standardschriftart111111"/>
    <w:uiPriority w:val="99"/>
    <w:rsid w:val="00EF1DE9"/>
  </w:style>
  <w:style w:type="character" w:customStyle="1" w:styleId="WW8Num7z0">
    <w:name w:val="WW8Num7z0"/>
    <w:uiPriority w:val="99"/>
    <w:rsid w:val="00EF1DE9"/>
    <w:rPr>
      <w:rFonts w:ascii="Wingdings" w:hAnsi="Wingdings"/>
    </w:rPr>
  </w:style>
  <w:style w:type="character" w:customStyle="1" w:styleId="WW8Num7z1">
    <w:name w:val="WW8Num7z1"/>
    <w:uiPriority w:val="99"/>
    <w:rsid w:val="00EF1DE9"/>
    <w:rPr>
      <w:rFonts w:ascii="Courier New" w:hAnsi="Courier New"/>
    </w:rPr>
  </w:style>
  <w:style w:type="character" w:customStyle="1" w:styleId="WW8Num7z3">
    <w:name w:val="WW8Num7z3"/>
    <w:uiPriority w:val="99"/>
    <w:rsid w:val="00EF1DE9"/>
    <w:rPr>
      <w:rFonts w:ascii="Symbol" w:hAnsi="Symbol"/>
    </w:rPr>
  </w:style>
  <w:style w:type="character" w:customStyle="1" w:styleId="Domylnaczcionkaakapitu1">
    <w:name w:val="Domyślna czcionka akapitu1"/>
    <w:uiPriority w:val="99"/>
    <w:rsid w:val="00EF1DE9"/>
  </w:style>
  <w:style w:type="character" w:customStyle="1" w:styleId="PlandokumentuZnak">
    <w:name w:val="Plan dokumentu Znak"/>
    <w:uiPriority w:val="99"/>
    <w:rsid w:val="00EF1DE9"/>
    <w:rPr>
      <w:rFonts w:ascii="Tahoma" w:hAnsi="Tahoma"/>
      <w:sz w:val="16"/>
    </w:rPr>
  </w:style>
  <w:style w:type="character" w:styleId="Hipercze">
    <w:name w:val="Hyperlink"/>
    <w:basedOn w:val="Domylnaczcionkaakapitu"/>
    <w:uiPriority w:val="99"/>
    <w:rsid w:val="00EF1DE9"/>
    <w:rPr>
      <w:rFonts w:cs="Times New Roman"/>
      <w:color w:val="FFFFFF"/>
      <w:u w:val="none"/>
    </w:rPr>
  </w:style>
  <w:style w:type="character" w:customStyle="1" w:styleId="ZwykytekstZnak">
    <w:name w:val="Zwykły tekst Znak"/>
    <w:uiPriority w:val="99"/>
    <w:rsid w:val="00EF1DE9"/>
    <w:rPr>
      <w:rFonts w:ascii="Consolas" w:hAnsi="Consolas"/>
      <w:sz w:val="21"/>
    </w:rPr>
  </w:style>
  <w:style w:type="character" w:styleId="Pogrubienie">
    <w:name w:val="Strong"/>
    <w:basedOn w:val="Domylnaczcionkaakapitu"/>
    <w:uiPriority w:val="99"/>
    <w:qFormat/>
    <w:rsid w:val="00EF1DE9"/>
    <w:rPr>
      <w:rFonts w:cs="Times New Roman"/>
      <w:b/>
    </w:rPr>
  </w:style>
  <w:style w:type="paragraph" w:customStyle="1" w:styleId="Heading">
    <w:name w:val="Heading"/>
    <w:basedOn w:val="Normalny"/>
    <w:next w:val="Tekstpodstawowy"/>
    <w:uiPriority w:val="99"/>
    <w:rsid w:val="00EF1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EF1DE9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C4405"/>
    <w:rPr>
      <w:rFonts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EF1DE9"/>
    <w:rPr>
      <w:rFonts w:cs="Mangal"/>
    </w:rPr>
  </w:style>
  <w:style w:type="paragraph" w:styleId="Legenda">
    <w:name w:val="caption"/>
    <w:basedOn w:val="Normalny"/>
    <w:uiPriority w:val="99"/>
    <w:qFormat/>
    <w:rsid w:val="00EF1DE9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uiPriority w:val="99"/>
    <w:rsid w:val="00EF1DE9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EF1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EF1DE9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uiPriority w:val="99"/>
    <w:rsid w:val="00EF1DE9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rsid w:val="00EF1D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C4F0F"/>
    <w:rPr>
      <w:rFonts w:cs="Times New Roman"/>
      <w:sz w:val="24"/>
      <w:lang w:eastAsia="zh-CN"/>
    </w:rPr>
  </w:style>
  <w:style w:type="paragraph" w:styleId="Stopka">
    <w:name w:val="footer"/>
    <w:basedOn w:val="Normalny"/>
    <w:link w:val="StopkaZnak"/>
    <w:uiPriority w:val="99"/>
    <w:rsid w:val="00EF1D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8C4405"/>
    <w:rPr>
      <w:rFonts w:cs="Times New Roman"/>
      <w:sz w:val="24"/>
      <w:szCs w:val="24"/>
      <w:lang w:eastAsia="zh-CN"/>
    </w:rPr>
  </w:style>
  <w:style w:type="paragraph" w:customStyle="1" w:styleId="Tekstkomentarza1">
    <w:name w:val="Tekst komentarza1"/>
    <w:basedOn w:val="Normalny"/>
    <w:uiPriority w:val="99"/>
    <w:rsid w:val="00EF1DE9"/>
    <w:pPr>
      <w:tabs>
        <w:tab w:val="left" w:pos="284"/>
      </w:tabs>
      <w:overflowPunct w:val="0"/>
      <w:autoSpaceDE w:val="0"/>
      <w:textAlignment w:val="baseline"/>
    </w:pPr>
    <w:rPr>
      <w:rFonts w:ascii="Arial" w:hAnsi="Arial" w:cs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EF1DE9"/>
    <w:pPr>
      <w:spacing w:line="360" w:lineRule="auto"/>
      <w:ind w:firstLine="284"/>
      <w:jc w:val="both"/>
    </w:pPr>
    <w:rPr>
      <w:rFonts w:ascii="Trebuchet MS" w:hAnsi="Trebuchet MS" w:cs="Trebuchet MS"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8C4405"/>
    <w:rPr>
      <w:rFonts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rsid w:val="00EF1D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C4405"/>
    <w:rPr>
      <w:rFonts w:cs="Times New Roman"/>
      <w:sz w:val="2"/>
      <w:lang w:eastAsia="zh-CN"/>
    </w:rPr>
  </w:style>
  <w:style w:type="paragraph" w:customStyle="1" w:styleId="Plandokumentu1">
    <w:name w:val="Plan dokumentu1"/>
    <w:basedOn w:val="Normalny"/>
    <w:uiPriority w:val="99"/>
    <w:rsid w:val="00EF1DE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EF1DE9"/>
    <w:pPr>
      <w:spacing w:before="280" w:after="280"/>
    </w:pPr>
    <w:rPr>
      <w:color w:val="000000"/>
    </w:rPr>
  </w:style>
  <w:style w:type="paragraph" w:styleId="Akapitzlist">
    <w:name w:val="List Paragraph"/>
    <w:basedOn w:val="Normalny"/>
    <w:uiPriority w:val="99"/>
    <w:qFormat/>
    <w:rsid w:val="00EF1DE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wykytekst1">
    <w:name w:val="Zwykły tekst1"/>
    <w:basedOn w:val="Normalny"/>
    <w:uiPriority w:val="99"/>
    <w:rsid w:val="00EF1DE9"/>
    <w:rPr>
      <w:rFonts w:ascii="Consolas" w:hAnsi="Consolas"/>
      <w:sz w:val="21"/>
      <w:szCs w:val="21"/>
    </w:rPr>
  </w:style>
  <w:style w:type="paragraph" w:customStyle="1" w:styleId="Standard">
    <w:name w:val="Standard"/>
    <w:uiPriority w:val="99"/>
    <w:rsid w:val="00EF1DE9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Framecontents">
    <w:name w:val="Frame contents"/>
    <w:basedOn w:val="Tekstpodstawowy"/>
    <w:uiPriority w:val="99"/>
    <w:rsid w:val="00EF1DE9"/>
  </w:style>
  <w:style w:type="paragraph" w:customStyle="1" w:styleId="TableContents">
    <w:name w:val="Table Contents"/>
    <w:basedOn w:val="Normalny"/>
    <w:uiPriority w:val="99"/>
    <w:rsid w:val="00EF1DE9"/>
    <w:pPr>
      <w:suppressLineNumbers/>
    </w:pPr>
  </w:style>
  <w:style w:type="paragraph" w:customStyle="1" w:styleId="TableHeading">
    <w:name w:val="Table Heading"/>
    <w:basedOn w:val="TableContents"/>
    <w:uiPriority w:val="99"/>
    <w:rsid w:val="00EF1DE9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EF1DE9"/>
  </w:style>
  <w:style w:type="paragraph" w:customStyle="1" w:styleId="Zawartotabeli">
    <w:name w:val="Zawartość tabeli"/>
    <w:basedOn w:val="Normalny"/>
    <w:uiPriority w:val="99"/>
    <w:rsid w:val="00EF1DE9"/>
    <w:pPr>
      <w:suppressLineNumbers/>
    </w:pPr>
  </w:style>
  <w:style w:type="paragraph" w:customStyle="1" w:styleId="Nagwektabeli">
    <w:name w:val="Nagłówek tabeli"/>
    <w:basedOn w:val="Zawartotabeli"/>
    <w:uiPriority w:val="99"/>
    <w:rsid w:val="00EF1DE9"/>
    <w:pPr>
      <w:jc w:val="center"/>
    </w:pPr>
    <w:rPr>
      <w:b/>
      <w:bCs/>
    </w:rPr>
  </w:style>
  <w:style w:type="character" w:customStyle="1" w:styleId="celltable1">
    <w:name w:val="celltable1"/>
    <w:uiPriority w:val="99"/>
    <w:rsid w:val="00A93735"/>
    <w:rPr>
      <w:rFonts w:ascii="Arial" w:hAnsi="Arial"/>
      <w:color w:val="000000"/>
      <w:sz w:val="18"/>
    </w:rPr>
  </w:style>
  <w:style w:type="paragraph" w:customStyle="1" w:styleId="Kasia">
    <w:name w:val="Kasia"/>
    <w:basedOn w:val="Normalny"/>
    <w:uiPriority w:val="99"/>
    <w:rsid w:val="00280270"/>
    <w:pPr>
      <w:tabs>
        <w:tab w:val="left" w:pos="284"/>
      </w:tabs>
      <w:suppressAutoHyphens w:val="0"/>
      <w:jc w:val="both"/>
    </w:pPr>
    <w:rPr>
      <w:lang w:eastAsia="pl-PL"/>
    </w:rPr>
  </w:style>
  <w:style w:type="character" w:customStyle="1" w:styleId="paneltable">
    <w:name w:val="paneltable"/>
    <w:basedOn w:val="Domylnaczcionkaakapitu"/>
    <w:uiPriority w:val="99"/>
    <w:rsid w:val="00445072"/>
    <w:rPr>
      <w:rFonts w:cs="Times New Roman"/>
    </w:rPr>
  </w:style>
  <w:style w:type="character" w:customStyle="1" w:styleId="jqgridcell">
    <w:name w:val="jqgridcell"/>
    <w:basedOn w:val="Domylnaczcionkaakapitu"/>
    <w:uiPriority w:val="99"/>
    <w:rsid w:val="00445072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1D765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1D7652"/>
    <w:rPr>
      <w:rFonts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cinKowalczyk.ZDIZ1\Pulpit\papier%20ZDiZ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19" ma:contentTypeDescription="Utwórz nowy dokument." ma:contentTypeScope="" ma:versionID="5d61fb9aa6bcd74c83472b8d90e4ab46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0c20a7032ad6f0fef57e32c3ddb5d574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19d9d8b-2719-4ecd-9241-99f04b550ca1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39743-596B-4E99-A53F-B92C778580CC}">
  <ds:schemaRefs>
    <ds:schemaRef ds:uri="b354825f-0999-49da-9ce1-353349aabe11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f4b86557-b6b9-4d61-aca3-5956646c4a8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B3D915C-FE68-44A1-B542-753B87357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CE511B-3268-4460-81CA-FCAFB01989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9CC2E5-615B-4D76-9699-139957C1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ZDiZ</Template>
  <TotalTime>4</TotalTime>
  <Pages>1</Pages>
  <Words>193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UU/5961/2010/MK</vt:lpstr>
    </vt:vector>
  </TitlesOfParts>
  <Company>ZDiZ Gdańsk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UU/5961/2010/MK</dc:title>
  <dc:creator>MarcinKowalczyk</dc:creator>
  <cp:lastModifiedBy>Chmielowiec Dorota</cp:lastModifiedBy>
  <cp:revision>5</cp:revision>
  <cp:lastPrinted>2026-08-21T12:08:00Z</cp:lastPrinted>
  <dcterms:created xsi:type="dcterms:W3CDTF">2026-08-21T12:07:00Z</dcterms:created>
  <dcterms:modified xsi:type="dcterms:W3CDTF">2026-09-02T08:30:00Z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</Properties>
</file>